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C7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</w:p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="009B289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 4 ของปีงบประมาณ 2561)</w:t>
            </w:r>
          </w:p>
        </w:tc>
      </w:tr>
    </w:tbl>
    <w:p w:rsidR="00C86DE6" w:rsidRDefault="00C86DE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927929" w:rsidRDefault="00653AC6" w:rsidP="00BF59C3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</w:r>
      <w:r w:rsidR="0009085B">
        <w:rPr>
          <w:rFonts w:ascii="TH SarabunPSK" w:hAnsi="TH SarabunPSK" w:cs="TH SarabunPSK"/>
          <w:b/>
          <w:bCs/>
          <w:sz w:val="30"/>
          <w:szCs w:val="30"/>
          <w:cs/>
        </w:rPr>
        <w:t>สารให้กับประชาชนเป็นการเฉพาะราย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4B5F8A" w:rsidRDefault="004B5F8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5A4C5F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475DF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8F706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775AFF" w:rsidRDefault="008F706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8F706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8DF" w:rsidRDefault="00A708DF">
      <w:r>
        <w:separator/>
      </w:r>
    </w:p>
  </w:endnote>
  <w:endnote w:type="continuationSeparator" w:id="0">
    <w:p w:rsidR="00A708DF" w:rsidRDefault="00A7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8DF" w:rsidRDefault="00A708DF">
      <w:r>
        <w:separator/>
      </w:r>
    </w:p>
  </w:footnote>
  <w:footnote w:type="continuationSeparator" w:id="0">
    <w:p w:rsidR="00A708DF" w:rsidRDefault="00A70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10BC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10BC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6886"/>
    <w:rsid w:val="00082F76"/>
    <w:rsid w:val="000903B2"/>
    <w:rsid w:val="0009085B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4D0F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B4462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B5F8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0E6C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76C20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3133"/>
    <w:rsid w:val="00845719"/>
    <w:rsid w:val="00846D3E"/>
    <w:rsid w:val="008611A5"/>
    <w:rsid w:val="008641F1"/>
    <w:rsid w:val="00872B38"/>
    <w:rsid w:val="00874F5C"/>
    <w:rsid w:val="00877E54"/>
    <w:rsid w:val="008807EA"/>
    <w:rsid w:val="008B44FD"/>
    <w:rsid w:val="008C3822"/>
    <w:rsid w:val="008D67D6"/>
    <w:rsid w:val="008F26C0"/>
    <w:rsid w:val="008F286F"/>
    <w:rsid w:val="008F706B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B2891"/>
    <w:rsid w:val="009D17C9"/>
    <w:rsid w:val="009D55C4"/>
    <w:rsid w:val="009E1BC7"/>
    <w:rsid w:val="009E3C66"/>
    <w:rsid w:val="00A02EE4"/>
    <w:rsid w:val="00A13B5A"/>
    <w:rsid w:val="00A30BA2"/>
    <w:rsid w:val="00A36F71"/>
    <w:rsid w:val="00A63479"/>
    <w:rsid w:val="00A645B0"/>
    <w:rsid w:val="00A65481"/>
    <w:rsid w:val="00A66ADB"/>
    <w:rsid w:val="00A708DF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AF4145"/>
    <w:rsid w:val="00B10BC5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0C9A"/>
    <w:rsid w:val="00B9116A"/>
    <w:rsid w:val="00B926A0"/>
    <w:rsid w:val="00B96DA7"/>
    <w:rsid w:val="00BB0DEA"/>
    <w:rsid w:val="00BB45C5"/>
    <w:rsid w:val="00BC64F8"/>
    <w:rsid w:val="00BD7A20"/>
    <w:rsid w:val="00BF37CD"/>
    <w:rsid w:val="00BF59C3"/>
    <w:rsid w:val="00C05328"/>
    <w:rsid w:val="00C148B8"/>
    <w:rsid w:val="00C30715"/>
    <w:rsid w:val="00C33B13"/>
    <w:rsid w:val="00C44E71"/>
    <w:rsid w:val="00C55FFC"/>
    <w:rsid w:val="00C7208E"/>
    <w:rsid w:val="00C76612"/>
    <w:rsid w:val="00C86DE6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0FB44-8585-4CF2-8198-E3F07028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64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37</cp:revision>
  <cp:lastPrinted>2015-01-19T07:15:00Z</cp:lastPrinted>
  <dcterms:created xsi:type="dcterms:W3CDTF">2017-01-06T02:10:00Z</dcterms:created>
  <dcterms:modified xsi:type="dcterms:W3CDTF">2018-02-01T07:29:00Z</dcterms:modified>
</cp:coreProperties>
</file>